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BD1DE" w14:textId="33CF7F2B" w:rsidR="006B2F86" w:rsidRDefault="00E34823" w:rsidP="00E71FC3">
      <w:pPr>
        <w:pStyle w:val="NoSpacing"/>
      </w:pPr>
      <w:r>
        <w:rPr>
          <w:u w:val="single"/>
        </w:rPr>
        <w:t>Margaret DALLINGRIDGE</w:t>
      </w:r>
      <w:r>
        <w:t xml:space="preserve">        </w:t>
      </w:r>
      <w:proofErr w:type="gramStart"/>
      <w:r>
        <w:t xml:space="preserve">   (</w:t>
      </w:r>
      <w:proofErr w:type="gramEnd"/>
      <w:r>
        <w:t>fl.1420)</w:t>
      </w:r>
    </w:p>
    <w:p w14:paraId="3A4E6FBC" w14:textId="6E215457" w:rsidR="00E34823" w:rsidRDefault="00E34823" w:rsidP="00E71FC3">
      <w:pPr>
        <w:pStyle w:val="NoSpacing"/>
      </w:pPr>
    </w:p>
    <w:p w14:paraId="0FAD6DAB" w14:textId="0B54E781" w:rsidR="00E34823" w:rsidRDefault="00E34823" w:rsidP="00E71FC3">
      <w:pPr>
        <w:pStyle w:val="NoSpacing"/>
      </w:pPr>
    </w:p>
    <w:p w14:paraId="5342040C" w14:textId="7CEB74A1" w:rsidR="00E34823" w:rsidRDefault="00E34823" w:rsidP="00E71FC3">
      <w:pPr>
        <w:pStyle w:val="NoSpacing"/>
      </w:pPr>
      <w:r>
        <w:t xml:space="preserve">Daughter of Sir Edward </w:t>
      </w:r>
      <w:proofErr w:type="spellStart"/>
      <w:r>
        <w:t>Dallingridge</w:t>
      </w:r>
      <w:proofErr w:type="spellEnd"/>
      <w:r>
        <w:t>.   (H.O.C. II pp.272-4)</w:t>
      </w:r>
    </w:p>
    <w:p w14:paraId="6FE64E0E" w14:textId="0F8B53F4" w:rsidR="00E34823" w:rsidRDefault="00E34823" w:rsidP="00E34823">
      <w:pPr>
        <w:pStyle w:val="NoSpacing"/>
      </w:pPr>
      <w:r>
        <w:t>= Sir Thomas Sackville (</w:t>
      </w:r>
      <w:proofErr w:type="gramStart"/>
      <w:r>
        <w:t>d.1432)(</w:t>
      </w:r>
      <w:proofErr w:type="gramEnd"/>
      <w:r>
        <w:t>q.v.).   (ibid.)</w:t>
      </w:r>
    </w:p>
    <w:p w14:paraId="6F207348" w14:textId="15AD3C9C" w:rsidR="00E34823" w:rsidRDefault="00E34823" w:rsidP="00E34823">
      <w:pPr>
        <w:pStyle w:val="NoSpacing"/>
      </w:pPr>
      <w:r>
        <w:t>Children:   Andrew(</w:t>
      </w:r>
      <w:proofErr w:type="spellStart"/>
      <w:r>
        <w:t>o.v.p</w:t>
      </w:r>
      <w:proofErr w:type="spellEnd"/>
      <w:r>
        <w:t>.), Edward, and 2 daughters.    (ibid.)</w:t>
      </w:r>
    </w:p>
    <w:p w14:paraId="31FAFC06" w14:textId="04A3335F" w:rsidR="00E34823" w:rsidRDefault="00E34823" w:rsidP="00E34823">
      <w:pPr>
        <w:pStyle w:val="NoSpacing"/>
      </w:pPr>
    </w:p>
    <w:p w14:paraId="03F6780A" w14:textId="2167D7C6" w:rsidR="00E34823" w:rsidRDefault="00E34823" w:rsidP="00E34823">
      <w:pPr>
        <w:pStyle w:val="NoSpacing"/>
      </w:pPr>
    </w:p>
    <w:p w14:paraId="27CD8CFD" w14:textId="3C5E08E1" w:rsidR="00E34823" w:rsidRPr="00E34823" w:rsidRDefault="00E34823" w:rsidP="00E34823">
      <w:pPr>
        <w:pStyle w:val="NoSpacing"/>
      </w:pPr>
      <w:r>
        <w:t>27 March 2018</w:t>
      </w:r>
      <w:bookmarkStart w:id="0" w:name="_GoBack"/>
      <w:bookmarkEnd w:id="0"/>
    </w:p>
    <w:sectPr w:rsidR="00E34823" w:rsidRPr="00E348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C7C8B" w14:textId="77777777" w:rsidR="00E34823" w:rsidRDefault="00E34823" w:rsidP="00E71FC3">
      <w:pPr>
        <w:spacing w:after="0" w:line="240" w:lineRule="auto"/>
      </w:pPr>
      <w:r>
        <w:separator/>
      </w:r>
    </w:p>
  </w:endnote>
  <w:endnote w:type="continuationSeparator" w:id="0">
    <w:p w14:paraId="59163BBD" w14:textId="77777777" w:rsidR="00E34823" w:rsidRDefault="00E348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D6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ED804" w14:textId="77777777" w:rsidR="00E34823" w:rsidRDefault="00E34823" w:rsidP="00E71FC3">
      <w:pPr>
        <w:spacing w:after="0" w:line="240" w:lineRule="auto"/>
      </w:pPr>
      <w:r>
        <w:separator/>
      </w:r>
    </w:p>
  </w:footnote>
  <w:footnote w:type="continuationSeparator" w:id="0">
    <w:p w14:paraId="391CB023" w14:textId="77777777" w:rsidR="00E34823" w:rsidRDefault="00E348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823"/>
    <w:rsid w:val="001A7C09"/>
    <w:rsid w:val="00577BD5"/>
    <w:rsid w:val="00656CBA"/>
    <w:rsid w:val="006A1F77"/>
    <w:rsid w:val="00733BE7"/>
    <w:rsid w:val="00AB52E8"/>
    <w:rsid w:val="00B16D3F"/>
    <w:rsid w:val="00BB41AC"/>
    <w:rsid w:val="00E3482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6CA02"/>
  <w15:chartTrackingRefBased/>
  <w15:docId w15:val="{7FFE9CED-B4DD-4480-B96C-7B0E1C12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2018-03-27T13:41:00Z</dcterms:created>
  <dcterms:modified xsi:type="dcterms:W3CDTF">2018-03-27T13:45:00Z</dcterms:modified>
</cp:coreProperties>
</file>